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80C5E9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C678C6">
        <w:rPr>
          <w:rFonts w:ascii="Arial" w:hAnsi="Arial" w:cs="Arial"/>
          <w:b/>
          <w:bCs/>
          <w:sz w:val="24"/>
          <w:szCs w:val="24"/>
        </w:rPr>
        <w:t>6321</w:t>
      </w:r>
    </w:p>
    <w:p w14:paraId="09465D17" w14:textId="4BF6344D"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A5E29B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B6E2B" w:rsidRPr="000B6E2B">
        <w:rPr>
          <w:rFonts w:ascii="Arial" w:hAnsi="Arial" w:cs="Arial"/>
          <w:b/>
        </w:rPr>
        <w:t>InterDigital Inc.</w:t>
      </w:r>
    </w:p>
    <w:p w14:paraId="74C363CA" w14:textId="11C9B9C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0B6E2B" w:rsidRPr="000B6E2B">
        <w:rPr>
          <w:rFonts w:ascii="Arial" w:hAnsi="Arial" w:cs="Arial"/>
          <w:b/>
        </w:rPr>
        <w:t>[WT#</w:t>
      </w:r>
      <w:r w:rsidR="000B6E2B">
        <w:rPr>
          <w:rFonts w:ascii="Arial" w:hAnsi="Arial" w:cs="Arial"/>
          <w:b/>
        </w:rPr>
        <w:t>2</w:t>
      </w:r>
      <w:r w:rsidR="004A6120">
        <w:rPr>
          <w:rFonts w:ascii="Arial" w:hAnsi="Arial" w:cs="Arial"/>
          <w:b/>
        </w:rPr>
        <w:t>, I</w:t>
      </w:r>
      <w:r w:rsidR="004A6120" w:rsidRPr="004A6120">
        <w:rPr>
          <w:rFonts w:ascii="Arial" w:hAnsi="Arial" w:cs="Arial"/>
          <w:b/>
        </w:rPr>
        <w:t>nterworking with 5GS</w:t>
      </w:r>
      <w:r w:rsidR="000B6E2B" w:rsidRPr="000B6E2B">
        <w:rPr>
          <w:rFonts w:ascii="Arial" w:hAnsi="Arial" w:cs="Arial"/>
          <w:b/>
        </w:rPr>
        <w:t xml:space="preserve">] </w:t>
      </w:r>
      <w:r w:rsidR="004A6120">
        <w:rPr>
          <w:rFonts w:ascii="Arial" w:hAnsi="Arial" w:cs="Arial"/>
          <w:b/>
        </w:rPr>
        <w:t>Principles for Interworking with 5GS</w:t>
      </w:r>
      <w:r w:rsidR="000B6E2B" w:rsidRPr="000B6E2B">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0604E21"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7F7110" w:rsidRPr="000B6E2B">
        <w:rPr>
          <w:rFonts w:ascii="Arial" w:hAnsi="Arial" w:cs="Arial"/>
          <w:b/>
        </w:rPr>
        <w:t>20.6.</w:t>
      </w:r>
      <w:r w:rsidR="007F7110">
        <w:rPr>
          <w:rFonts w:ascii="Arial" w:hAnsi="Arial" w:cs="Arial"/>
          <w:b/>
        </w:rPr>
        <w:t>2</w:t>
      </w:r>
    </w:p>
    <w:p w14:paraId="5B722301" w14:textId="4A1A79E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7F7110">
        <w:rPr>
          <w:rFonts w:ascii="Arial" w:hAnsi="Arial" w:cs="Arial"/>
          <w:b/>
        </w:rPr>
        <w:t>FS_6G_ARC / Rel-20</w:t>
      </w:r>
    </w:p>
    <w:p w14:paraId="44B5BD0C" w14:textId="24F7B816" w:rsidR="003835C7" w:rsidRPr="00F32D6F" w:rsidRDefault="003835C7" w:rsidP="003835C7">
      <w:pPr>
        <w:rPr>
          <w:rFonts w:ascii="Arial" w:hAnsi="Arial" w:cs="Arial"/>
          <w:i/>
          <w:lang w:eastAsia="zh-CN"/>
        </w:rPr>
      </w:pPr>
      <w:r w:rsidRPr="007F7110">
        <w:rPr>
          <w:rFonts w:ascii="Arial" w:hAnsi="Arial" w:cs="Arial"/>
          <w:i/>
        </w:rPr>
        <w:t xml:space="preserve">Abstract of the contribution: </w:t>
      </w:r>
      <w:r w:rsidR="007F7110" w:rsidRPr="007F7110">
        <w:rPr>
          <w:rFonts w:ascii="Arial" w:hAnsi="Arial" w:cs="Arial"/>
          <w:i/>
        </w:rPr>
        <w:t xml:space="preserve">This p-CR propose add </w:t>
      </w:r>
      <w:r w:rsidR="00C678C6">
        <w:rPr>
          <w:rFonts w:ascii="Arial" w:hAnsi="Arial" w:cs="Arial"/>
          <w:i/>
        </w:rPr>
        <w:t xml:space="preserve">some details on what can be studied for interworking with 5GS: </w:t>
      </w:r>
      <w:r w:rsidR="00C678C6" w:rsidRPr="00C678C6">
        <w:rPr>
          <w:rFonts w:ascii="Arial" w:hAnsi="Arial" w:cs="Arial"/>
          <w:i/>
        </w:rPr>
        <w:t>How to minimize the use of combined network nodes</w:t>
      </w:r>
      <w:r w:rsidR="00C678C6">
        <w:rPr>
          <w:rFonts w:ascii="Arial" w:hAnsi="Arial" w:cs="Arial"/>
          <w:i/>
        </w:rPr>
        <w:t xml:space="preserve"> and how to deal with the case where a </w:t>
      </w:r>
      <w:r w:rsidR="00C678C6" w:rsidRPr="00C678C6">
        <w:rPr>
          <w:rFonts w:ascii="Arial" w:hAnsi="Arial" w:cs="Arial"/>
          <w:i/>
        </w:rPr>
        <w:t>UE is associated with a 6G Service and moves to the 5G network</w:t>
      </w:r>
      <w:r w:rsidR="00C678C6">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7CC6BE03" w14:textId="77777777" w:rsidR="00E76C29" w:rsidRDefault="00E76C29" w:rsidP="00E76C29">
      <w:pPr>
        <w:rPr>
          <w:lang w:eastAsia="zh-CN"/>
        </w:rPr>
      </w:pPr>
      <w:bookmarkStart w:id="0" w:name="_Hlk87257355"/>
      <w:r>
        <w:rPr>
          <w:lang w:eastAsia="zh-CN"/>
        </w:rPr>
        <w:t>Work Task #1.2 of the FS_6G_ARC study (SP-250806) states:</w:t>
      </w:r>
    </w:p>
    <w:p w14:paraId="515EB6EB" w14:textId="77777777" w:rsidR="00E76C29" w:rsidRPr="00703B0B" w:rsidRDefault="00E76C29" w:rsidP="00E76C29">
      <w:pPr>
        <w:ind w:leftChars="100" w:left="200"/>
        <w:rPr>
          <w:shd w:val="clear" w:color="auto" w:fill="FFFFFF" w:themeFill="background1"/>
        </w:rPr>
      </w:pPr>
      <w:r w:rsidRPr="00703B0B">
        <w:rPr>
          <w:b/>
          <w:shd w:val="clear" w:color="auto" w:fill="FFFFFF" w:themeFill="background1"/>
        </w:rPr>
        <w:t>WT#2</w:t>
      </w:r>
      <w:r w:rsidRPr="00703B0B">
        <w:rPr>
          <w:shd w:val="clear" w:color="auto" w:fill="FFFFFF" w:themeFill="background1"/>
        </w:rPr>
        <w:t xml:space="preserve">: Study migration and interworking, including </w:t>
      </w:r>
    </w:p>
    <w:p w14:paraId="399C4504" w14:textId="77777777" w:rsidR="00E76C29" w:rsidRPr="00703B0B" w:rsidRDefault="00E76C29" w:rsidP="00E76C29">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How to support migration to 6GS</w:t>
      </w:r>
    </w:p>
    <w:p w14:paraId="3B1076A8" w14:textId="77777777" w:rsidR="00E76C29" w:rsidRPr="00703B0B" w:rsidRDefault="00E76C29" w:rsidP="00E76C29">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How to support interworking with 5GS</w:t>
      </w:r>
    </w:p>
    <w:p w14:paraId="01A4DA76" w14:textId="77777777" w:rsidR="00E76C29" w:rsidRPr="00703B0B" w:rsidRDefault="00E76C29" w:rsidP="00E76C29">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Whether and how to support interworking with EPS</w:t>
      </w:r>
    </w:p>
    <w:p w14:paraId="2C5D82A9" w14:textId="77777777" w:rsidR="00E76C29" w:rsidRPr="00703B0B" w:rsidRDefault="00E76C29" w:rsidP="00E76C29">
      <w:pPr>
        <w:ind w:left="1440" w:hanging="720"/>
        <w:contextualSpacing/>
        <w:rPr>
          <w:shd w:val="clear" w:color="auto" w:fill="FFFFFF" w:themeFill="background1"/>
          <w:lang w:val="en-US"/>
        </w:rPr>
      </w:pPr>
      <w:r w:rsidRPr="00703B0B">
        <w:rPr>
          <w:rFonts w:eastAsia="DengXian"/>
          <w:shd w:val="clear" w:color="auto" w:fill="FFFFFF" w:themeFill="background1"/>
        </w:rPr>
        <w:t>-</w:t>
      </w:r>
      <w:r w:rsidRPr="00703B0B">
        <w:rPr>
          <w:rFonts w:eastAsia="DengXian"/>
          <w:shd w:val="clear" w:color="auto" w:fill="FFFFFF" w:themeFill="background1"/>
        </w:rPr>
        <w:tab/>
        <w:t>H</w:t>
      </w:r>
      <w:r w:rsidRPr="00703B0B">
        <w:rPr>
          <w:shd w:val="clear" w:color="auto" w:fill="FFFFFF" w:themeFill="background1"/>
        </w:rPr>
        <w:t>ow to support interworking between 6GS and 4G/5G NTN/satellite access that use EPS/5GS.</w:t>
      </w:r>
    </w:p>
    <w:p w14:paraId="1A6A642A" w14:textId="77777777" w:rsidR="00E76C29" w:rsidRPr="00703B0B" w:rsidRDefault="00E76C29" w:rsidP="00E76C29">
      <w:pPr>
        <w:pStyle w:val="NO"/>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2</w:t>
      </w:r>
      <w:r w:rsidRPr="00703B0B">
        <w:rPr>
          <w:shd w:val="clear" w:color="auto" w:fill="FFFFFF" w:themeFill="background1"/>
        </w:rPr>
        <w:t>:</w:t>
      </w:r>
      <w:r>
        <w:rPr>
          <w:shd w:val="clear" w:color="auto" w:fill="FFFFFF" w:themeFill="background1"/>
        </w:rPr>
        <w:tab/>
      </w:r>
      <w:r w:rsidRPr="00703B0B">
        <w:rPr>
          <w:shd w:val="clear" w:color="auto" w:fill="FFFFFF" w:themeFill="background1"/>
        </w:rPr>
        <w:t>Interworking with 2G/3G are not considered in this study. Interworking between 6GS and 5GS is assumed to work even if the UE has previously registered in 2G, 3G or 4G.</w:t>
      </w:r>
    </w:p>
    <w:p w14:paraId="7E916B45" w14:textId="77777777" w:rsidR="00E76C29" w:rsidRPr="00703B0B" w:rsidRDefault="00E76C29" w:rsidP="00E76C29">
      <w:pPr>
        <w:pStyle w:val="NO"/>
        <w:rPr>
          <w:shd w:val="clear" w:color="auto" w:fill="FFFFFF" w:themeFill="background1"/>
          <w:lang w:eastAsia="zh-CN"/>
        </w:rPr>
      </w:pPr>
      <w:r w:rsidRPr="00703B0B">
        <w:rPr>
          <w:shd w:val="clear" w:color="auto" w:fill="FFFFFF" w:themeFill="background1"/>
        </w:rPr>
        <w:t>NOTE </w:t>
      </w:r>
      <w:r>
        <w:rPr>
          <w:shd w:val="clear" w:color="auto" w:fill="FFFFFF" w:themeFill="background1"/>
        </w:rPr>
        <w:t>3</w:t>
      </w:r>
      <w:r w:rsidRPr="00703B0B">
        <w:rPr>
          <w:shd w:val="clear" w:color="auto" w:fill="FFFFFF" w:themeFill="background1"/>
        </w:rPr>
        <w:t>:  The detailed migration study scope will be coordinated and aligned with RAN</w:t>
      </w:r>
      <w:r>
        <w:rPr>
          <w:rFonts w:hint="eastAsia"/>
          <w:shd w:val="clear" w:color="auto" w:fill="FFFFFF" w:themeFill="background1"/>
          <w:lang w:eastAsia="zh-CN"/>
        </w:rPr>
        <w:t>.</w:t>
      </w:r>
    </w:p>
    <w:p w14:paraId="7BF6037F" w14:textId="60BA3856" w:rsidR="00E76C29" w:rsidRDefault="00E76C29" w:rsidP="00E76C29">
      <w:pPr>
        <w:rPr>
          <w:shd w:val="clear" w:color="auto" w:fill="FFFFFF" w:themeFill="background1"/>
          <w:lang w:eastAsia="zh-CN"/>
        </w:rPr>
      </w:pPr>
      <w:r w:rsidRPr="00A02B64">
        <w:rPr>
          <w:lang w:eastAsia="zh-CN"/>
        </w:rPr>
        <w:t xml:space="preserve">This contribution addresses the </w:t>
      </w:r>
      <w:r>
        <w:rPr>
          <w:lang w:eastAsia="zh-CN"/>
        </w:rPr>
        <w:t>interworking aspects of WT#2</w:t>
      </w:r>
      <w:r>
        <w:rPr>
          <w:shd w:val="clear" w:color="auto" w:fill="FFFFFF" w:themeFill="background1"/>
          <w:lang w:eastAsia="zh-CN"/>
        </w:rPr>
        <w:t>.</w:t>
      </w:r>
    </w:p>
    <w:p w14:paraId="2D26EE48" w14:textId="72B4AC3A" w:rsidR="00D95872" w:rsidRDefault="007F73C9" w:rsidP="007F73C9">
      <w:pPr>
        <w:rPr>
          <w:lang w:eastAsia="zh-CN"/>
        </w:rPr>
      </w:pPr>
      <w:r w:rsidRPr="008D32A7">
        <w:rPr>
          <w:b/>
          <w:bCs/>
          <w:lang w:eastAsia="zh-CN"/>
        </w:rPr>
        <w:t>Architectural Motivation:</w:t>
      </w:r>
      <w:r>
        <w:rPr>
          <w:lang w:eastAsia="zh-CN"/>
        </w:rPr>
        <w:t xml:space="preserve"> What architectural challenges or opportunities does this WT/KI address?</w:t>
      </w:r>
    </w:p>
    <w:p w14:paraId="09F360F1" w14:textId="471BA48E" w:rsidR="0084275E" w:rsidRDefault="00072DD4" w:rsidP="0084275E">
      <w:r>
        <w:rPr>
          <w:lang w:eastAsia="zh-CN"/>
        </w:rPr>
        <w:t xml:space="preserve">Interworking between EPS and 5GS relies on the use of a combined session management function (i.e. an SMF+PGW-C). </w:t>
      </w:r>
      <w:r w:rsidR="0084275E">
        <w:rPr>
          <w:lang w:eastAsia="zh-CN"/>
        </w:rPr>
        <w:t>If interworking is desired, then an SMF+PGW-C must be selected to serve the PDU Session or PDN Connection so that, when the UE moves to the other generation system, the same SMF+PGW-C can continue to serve the PDU Session. For example, w</w:t>
      </w:r>
      <w:r w:rsidR="0084275E" w:rsidRPr="00C959B5">
        <w:t xml:space="preserve">hen the UE has a PDN Connection established in </w:t>
      </w:r>
      <w:r w:rsidR="0084275E">
        <w:t>EPS</w:t>
      </w:r>
      <w:r w:rsidR="0084275E" w:rsidRPr="00680F51">
        <w:t xml:space="preserve"> and </w:t>
      </w:r>
      <w:r w:rsidR="0084275E">
        <w:t>then moves</w:t>
      </w:r>
      <w:r w:rsidR="0084275E" w:rsidRPr="00680F51">
        <w:t xml:space="preserve"> to </w:t>
      </w:r>
      <w:r w:rsidR="0084275E">
        <w:t>5GS</w:t>
      </w:r>
      <w:r w:rsidR="0084275E" w:rsidRPr="00680F51">
        <w:t xml:space="preserve">, the UE </w:t>
      </w:r>
      <w:r w:rsidR="0084275E">
        <w:t>can send</w:t>
      </w:r>
      <w:r w:rsidR="0084275E" w:rsidRPr="00680F51">
        <w:t xml:space="preserve"> PDU Session Establishment Request to the 5G network. </w:t>
      </w:r>
      <w:r w:rsidR="0084275E" w:rsidRPr="00C959B5">
        <w:t xml:space="preserve">If the Request Type </w:t>
      </w:r>
      <w:r w:rsidR="0084275E">
        <w:t xml:space="preserve">of the PDU Session Establishment </w:t>
      </w:r>
      <w:r w:rsidR="0084275E" w:rsidRPr="00C959B5">
        <w:t>indicates "Existing PDU Session"</w:t>
      </w:r>
      <w:r w:rsidR="0084275E">
        <w:t xml:space="preserve">, then </w:t>
      </w:r>
      <w:r w:rsidR="0084275E" w:rsidRPr="00C959B5">
        <w:t xml:space="preserve">the AMF </w:t>
      </w:r>
      <w:r w:rsidR="0084275E">
        <w:t>will select</w:t>
      </w:r>
      <w:r w:rsidR="0084275E" w:rsidRPr="00C959B5">
        <w:t xml:space="preserve"> the SMF based on SMF-ID or SMF+PGW-C FQDN received from UDM during the Registration or Subscription Profile Update Notification procedure. </w:t>
      </w:r>
      <w:r w:rsidR="0084275E">
        <w:t xml:space="preserve">The SMF-ID or </w:t>
      </w:r>
      <w:r w:rsidR="0084275E" w:rsidRPr="00C959B5">
        <w:t xml:space="preserve">SMF+PGW-C FQDN </w:t>
      </w:r>
      <w:r w:rsidR="0084275E">
        <w:t>will identify the SMF+PGW-C that was serving the PDN Connection when the UE was attached to the EPC.</w:t>
      </w:r>
    </w:p>
    <w:p w14:paraId="0467D137" w14:textId="0EE9FCB0" w:rsidR="0084275E" w:rsidRDefault="00072DD4" w:rsidP="007F73C9">
      <w:pPr>
        <w:rPr>
          <w:lang w:eastAsia="zh-CN"/>
        </w:rPr>
      </w:pPr>
      <w:r>
        <w:rPr>
          <w:lang w:eastAsia="zh-CN"/>
        </w:rPr>
        <w:t>This combined node</w:t>
      </w:r>
      <w:r w:rsidR="0084275E">
        <w:rPr>
          <w:lang w:eastAsia="zh-CN"/>
        </w:rPr>
        <w:t>, SMF+PGW-C,</w:t>
      </w:r>
      <w:r>
        <w:rPr>
          <w:lang w:eastAsia="zh-CN"/>
        </w:rPr>
        <w:t xml:space="preserve"> needs to provide both EPS and 5GS functionality. </w:t>
      </w:r>
    </w:p>
    <w:p w14:paraId="11FD00D4" w14:textId="37161CCE" w:rsidR="001669D1" w:rsidRDefault="00072DD4" w:rsidP="007F73C9">
      <w:pPr>
        <w:rPr>
          <w:lang w:eastAsia="zh-CN"/>
        </w:rPr>
      </w:pPr>
      <w:r>
        <w:rPr>
          <w:lang w:eastAsia="zh-CN"/>
        </w:rPr>
        <w:t xml:space="preserve">Similarly, a combined node is used to provide the user plane anchor (i.e. a </w:t>
      </w:r>
      <w:r w:rsidR="0084275E">
        <w:rPr>
          <w:lang w:eastAsia="zh-CN"/>
        </w:rPr>
        <w:t>UPF+PGW-U).</w:t>
      </w:r>
      <w:r w:rsidR="001A7E6D">
        <w:rPr>
          <w:lang w:eastAsia="zh-CN"/>
        </w:rPr>
        <w:t xml:space="preserve"> Anchoring the PDN Connection and PDU Session to the same UPF+PGW-U enables IP Address continuity. The UPF+PGW-U also need to provide both EPS and 5GS functionality. </w:t>
      </w:r>
    </w:p>
    <w:p w14:paraId="002BE3E0" w14:textId="6CF50D64" w:rsidR="001669D1" w:rsidRDefault="001A7E6D" w:rsidP="007F73C9">
      <w:pPr>
        <w:rPr>
          <w:lang w:eastAsia="zh-CN"/>
        </w:rPr>
      </w:pPr>
      <w:r>
        <w:rPr>
          <w:lang w:eastAsia="zh-CN"/>
        </w:rPr>
        <w:t xml:space="preserve">In some cases, the use of a combined node seems </w:t>
      </w:r>
      <w:r w:rsidR="0074196C">
        <w:rPr>
          <w:lang w:eastAsia="zh-CN"/>
        </w:rPr>
        <w:t>unavoidable</w:t>
      </w:r>
      <w:r>
        <w:rPr>
          <w:lang w:eastAsia="zh-CN"/>
        </w:rPr>
        <w:t xml:space="preserve">. </w:t>
      </w:r>
      <w:r w:rsidR="0074196C">
        <w:rPr>
          <w:lang w:eastAsia="zh-CN"/>
        </w:rPr>
        <w:t>Use of a</w:t>
      </w:r>
      <w:r>
        <w:rPr>
          <w:lang w:eastAsia="zh-CN"/>
        </w:rPr>
        <w:t xml:space="preserve"> UPF+PGW-U provides IP Address continuity which is required for some applications. Any architecture that enables IP Address continuity without the use of some combined IP Anchor (i.e. the UPF+PGW-U) would likely present </w:t>
      </w:r>
      <w:r w:rsidR="0074196C">
        <w:rPr>
          <w:lang w:eastAsia="zh-CN"/>
        </w:rPr>
        <w:t>different inefficiencies or require special routing of data between IP Anchors.</w:t>
      </w:r>
      <w:r w:rsidR="0084157B">
        <w:rPr>
          <w:lang w:eastAsia="zh-CN"/>
        </w:rPr>
        <w:t xml:space="preserve"> However, in other cases (e.g. when considering the SMF+PGW-C), it may be possible to simplify network design by avoiding the use of some combined nodes. </w:t>
      </w:r>
    </w:p>
    <w:p w14:paraId="4DAE8D63" w14:textId="77777777" w:rsidR="0084157B" w:rsidRDefault="0084157B" w:rsidP="007F73C9">
      <w:pPr>
        <w:rPr>
          <w:lang w:eastAsia="zh-CN"/>
        </w:rPr>
      </w:pPr>
      <w:r>
        <w:rPr>
          <w:lang w:eastAsia="zh-CN"/>
        </w:rPr>
        <w:t xml:space="preserve">Compared to the 5G System, this 6G study presents an opportunity to rethink certain aspects of interworking so that the use of combined nodes can further minimized and so that, as much as possible, the UE and network do not need to execute special procedures and/or provide special information when switching between networks. </w:t>
      </w:r>
    </w:p>
    <w:p w14:paraId="4A5949E7" w14:textId="4459B130" w:rsidR="0074196C" w:rsidRDefault="0084157B" w:rsidP="00692190">
      <w:pPr>
        <w:pStyle w:val="B1"/>
        <w:numPr>
          <w:ilvl w:val="0"/>
          <w:numId w:val="12"/>
        </w:numPr>
      </w:pPr>
      <w:r>
        <w:rPr>
          <w:lang w:eastAsia="zh-CN"/>
        </w:rPr>
        <w:t xml:space="preserve">For example, when the UE moves from 4G to 5G, the UE needs to indicate </w:t>
      </w:r>
      <w:r w:rsidRPr="00C959B5">
        <w:t>"Existing PDU Session"</w:t>
      </w:r>
      <w:r>
        <w:t xml:space="preserve"> even though no PDU Session Establishment procedure too</w:t>
      </w:r>
      <w:r w:rsidR="002514E3">
        <w:t>k</w:t>
      </w:r>
      <w:r>
        <w:t xml:space="preserve"> place.</w:t>
      </w:r>
    </w:p>
    <w:p w14:paraId="0A804812" w14:textId="1781A09A" w:rsidR="0084157B" w:rsidRDefault="0084157B" w:rsidP="00692190">
      <w:pPr>
        <w:pStyle w:val="B1"/>
        <w:numPr>
          <w:ilvl w:val="0"/>
          <w:numId w:val="12"/>
        </w:numPr>
        <w:rPr>
          <w:lang w:eastAsia="zh-CN"/>
        </w:rPr>
      </w:pPr>
      <w:r>
        <w:t xml:space="preserve">For example, the AMF must select the </w:t>
      </w:r>
      <w:r w:rsidR="00692190">
        <w:t xml:space="preserve">SMF+PGW-C that is already serving the PDN Connection </w:t>
      </w:r>
      <w:r w:rsidR="002514E3">
        <w:t xml:space="preserve">and </w:t>
      </w:r>
      <w:r w:rsidR="00692190">
        <w:t>is not free to select a different SMF.</w:t>
      </w:r>
    </w:p>
    <w:p w14:paraId="61E2D0B2" w14:textId="74DACDC5" w:rsidR="0074196C" w:rsidRDefault="00692190" w:rsidP="007F73C9">
      <w:pPr>
        <w:rPr>
          <w:lang w:eastAsia="zh-CN"/>
        </w:rPr>
      </w:pPr>
      <w:r>
        <w:rPr>
          <w:lang w:eastAsia="zh-CN"/>
        </w:rPr>
        <w:lastRenderedPageBreak/>
        <w:t xml:space="preserve">Another challenge with </w:t>
      </w:r>
      <w:r w:rsidR="00AE45F5">
        <w:rPr>
          <w:lang w:eastAsia="zh-CN"/>
        </w:rPr>
        <w:t xml:space="preserve">interworking relates to the fact that there might be some services that are only accessible via the 6G network (e.g. computing as a service). For such services, it is necessary to establish set of interworking principles. For example, what should happen to the UE’s connection to these services when the UE moves to 5G and what should happen if these services need to send downlink data towards the UE </w:t>
      </w:r>
      <w:r w:rsidR="002514E3">
        <w:rPr>
          <w:lang w:eastAsia="zh-CN"/>
        </w:rPr>
        <w:t xml:space="preserve">or UE needs to send uplink data while </w:t>
      </w:r>
      <w:r w:rsidR="00AE45F5">
        <w:rPr>
          <w:lang w:eastAsia="zh-CN"/>
        </w:rPr>
        <w:t>the UE is registered to 5G?</w:t>
      </w:r>
    </w:p>
    <w:p w14:paraId="6EB163CC" w14:textId="4D300D9C" w:rsidR="007F73C9" w:rsidRDefault="007F73C9" w:rsidP="007F73C9">
      <w:pPr>
        <w:rPr>
          <w:lang w:eastAsia="zh-CN"/>
        </w:rPr>
      </w:pPr>
      <w:r w:rsidRPr="008D32A7">
        <w:rPr>
          <w:b/>
          <w:bCs/>
          <w:lang w:eastAsia="zh-CN"/>
        </w:rPr>
        <w:t>Gap Analysis:</w:t>
      </w:r>
      <w:r>
        <w:rPr>
          <w:lang w:eastAsia="zh-CN"/>
        </w:rPr>
        <w:t xml:space="preserve"> What are the limitations or gaps in existing architecture (from Rel-1</w:t>
      </w:r>
      <w:r w:rsidR="007978F6">
        <w:rPr>
          <w:lang w:eastAsia="zh-CN"/>
        </w:rPr>
        <w:t>5</w:t>
      </w:r>
      <w:r>
        <w:rPr>
          <w:lang w:eastAsia="zh-CN"/>
        </w:rPr>
        <w:t xml:space="preserve"> to Rel-20) that this proposal aims to resolve?</w:t>
      </w:r>
    </w:p>
    <w:p w14:paraId="07BE43FC" w14:textId="776FF12E" w:rsidR="00AE45F5" w:rsidRDefault="00AE45F5" w:rsidP="007F73C9">
      <w:pPr>
        <w:rPr>
          <w:lang w:eastAsia="zh-CN"/>
        </w:rPr>
      </w:pPr>
      <w:r>
        <w:rPr>
          <w:lang w:eastAsia="zh-CN"/>
        </w:rPr>
        <w:t xml:space="preserve">This paper proposes to expand WT#2 to include that the work task should consider how to minimize the use of combined nodes that need to support functionality across multiple network generations and that the work task should include the establishment of principles for dealing with services that are only accessible via the 6G network. </w:t>
      </w:r>
    </w:p>
    <w:p w14:paraId="0C42BDF7" w14:textId="4B11CFAD" w:rsidR="000B3DD1" w:rsidRDefault="000B3DD1" w:rsidP="000B3DD1">
      <w:pPr>
        <w:rPr>
          <w:lang w:eastAsia="zh-CN"/>
        </w:rPr>
      </w:pPr>
      <w:r w:rsidRPr="008D32A7">
        <w:rPr>
          <w:b/>
          <w:bCs/>
          <w:lang w:eastAsia="zh-CN"/>
        </w:rPr>
        <w:t>Technical Impact:</w:t>
      </w:r>
      <w:r>
        <w:rPr>
          <w:lang w:eastAsia="zh-CN"/>
        </w:rPr>
        <w:t xml:space="preserve"> How would this WT/KI influence:</w:t>
      </w:r>
    </w:p>
    <w:p w14:paraId="3269CA59" w14:textId="77777777" w:rsidR="00AE45F5" w:rsidRDefault="00AE45F5" w:rsidP="00D229A2">
      <w:pPr>
        <w:pStyle w:val="ListParagraph"/>
        <w:numPr>
          <w:ilvl w:val="0"/>
          <w:numId w:val="11"/>
        </w:numPr>
        <w:rPr>
          <w:lang w:eastAsia="zh-CN"/>
        </w:rPr>
      </w:pPr>
      <w:r>
        <w:rPr>
          <w:lang w:eastAsia="zh-CN"/>
        </w:rPr>
        <w:t>The overall system architecture would be impacted because the use of combined nodes, which need to support functionality of multiple generations, would be avoided.</w:t>
      </w:r>
    </w:p>
    <w:p w14:paraId="2C4C3610" w14:textId="1A05FE88" w:rsidR="00AE45F5" w:rsidRDefault="00F41000" w:rsidP="00D229A2">
      <w:pPr>
        <w:pStyle w:val="ListParagraph"/>
        <w:numPr>
          <w:ilvl w:val="0"/>
          <w:numId w:val="11"/>
        </w:numPr>
        <w:rPr>
          <w:lang w:eastAsia="zh-CN"/>
        </w:rPr>
      </w:pPr>
      <w:r>
        <w:rPr>
          <w:lang w:eastAsia="zh-CN"/>
        </w:rPr>
        <w:t>Services that are 6G specific would have to account for interworking or the network would have to account for scenarios where the UE has an association with a 6G service and moves to 5G or where a 6G service has mobile terminated traffic for the UE and the UE is registered via 5G.</w:t>
      </w:r>
    </w:p>
    <w:p w14:paraId="6EA7F2F6" w14:textId="77777777" w:rsidR="00712E41" w:rsidRDefault="00712E41" w:rsidP="007D5496">
      <w:pPr>
        <w:rPr>
          <w:lang w:eastAsia="zh-CN"/>
        </w:rPr>
      </w:pPr>
    </w:p>
    <w:p w14:paraId="1C3C1BA4" w14:textId="608BFFF4"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7F103F">
        <w:rPr>
          <w:rFonts w:ascii="Arial" w:hAnsi="Arial" w:cs="Arial"/>
          <w:color w:val="FF0000"/>
          <w:sz w:val="36"/>
          <w:szCs w:val="36"/>
        </w:rPr>
        <w:t xml:space="preserve"> – All New Text</w:t>
      </w:r>
      <w:r w:rsidRPr="00053F6B">
        <w:rPr>
          <w:rFonts w:ascii="Arial" w:hAnsi="Arial" w:cs="Arial"/>
          <w:color w:val="FF0000"/>
          <w:sz w:val="36"/>
          <w:szCs w:val="36"/>
        </w:rPr>
        <w:t xml:space="preserve"> ****</w:t>
      </w:r>
    </w:p>
    <w:bookmarkEnd w:id="0"/>
    <w:p w14:paraId="5B3A250E" w14:textId="0136691E"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41000">
        <w:rPr>
          <w:rFonts w:cs="Arial"/>
          <w:sz w:val="32"/>
          <w:szCs w:val="18"/>
        </w:rPr>
        <w:t>2</w:t>
      </w:r>
      <w:r w:rsidR="00C65856">
        <w:rPr>
          <w:rFonts w:cs="Arial"/>
          <w:sz w:val="32"/>
          <w:szCs w:val="18"/>
        </w:rPr>
        <w:t xml:space="preserve"> </w:t>
      </w:r>
      <w:r w:rsidR="00F41000">
        <w:rPr>
          <w:rFonts w:cs="Arial"/>
          <w:sz w:val="32"/>
          <w:szCs w:val="18"/>
        </w:rPr>
        <w:t>M</w:t>
      </w:r>
      <w:r w:rsidR="00F41000" w:rsidRPr="00F41000">
        <w:rPr>
          <w:rFonts w:cs="Arial"/>
          <w:sz w:val="32"/>
          <w:szCs w:val="18"/>
        </w:rPr>
        <w:t xml:space="preserve">igration and </w:t>
      </w:r>
      <w:r w:rsidR="00F41000">
        <w:rPr>
          <w:rFonts w:cs="Arial"/>
          <w:sz w:val="32"/>
          <w:szCs w:val="18"/>
        </w:rPr>
        <w:t>I</w:t>
      </w:r>
      <w:r w:rsidR="00F41000" w:rsidRPr="00F41000">
        <w:rPr>
          <w:rFonts w:cs="Arial"/>
          <w:sz w:val="32"/>
          <w:szCs w:val="18"/>
        </w:rPr>
        <w:t>nterworking</w:t>
      </w:r>
    </w:p>
    <w:p w14:paraId="1C08B6A1" w14:textId="499C9467" w:rsidR="00F41000" w:rsidRPr="00703B0B" w:rsidRDefault="00F41000" w:rsidP="00F41000">
      <w:pPr>
        <w:ind w:leftChars="100" w:left="200"/>
        <w:rPr>
          <w:shd w:val="clear" w:color="auto" w:fill="FFFFFF" w:themeFill="background1"/>
        </w:rPr>
      </w:pPr>
      <w:r w:rsidRPr="00703B0B">
        <w:rPr>
          <w:b/>
          <w:shd w:val="clear" w:color="auto" w:fill="FFFFFF" w:themeFill="background1"/>
        </w:rPr>
        <w:t>WT#2</w:t>
      </w:r>
      <w:r w:rsidRPr="00703B0B">
        <w:rPr>
          <w:shd w:val="clear" w:color="auto" w:fill="FFFFFF" w:themeFill="background1"/>
        </w:rPr>
        <w:t xml:space="preserve">: Study migration and interworking, including </w:t>
      </w:r>
    </w:p>
    <w:p w14:paraId="1552FEB4" w14:textId="77777777" w:rsidR="00F41000" w:rsidRDefault="00F41000" w:rsidP="00F41000">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How to support migration to 6GS</w:t>
      </w:r>
    </w:p>
    <w:p w14:paraId="05B89EA0" w14:textId="77777777" w:rsidR="00F41000" w:rsidRPr="00703B0B" w:rsidRDefault="00F41000" w:rsidP="00F41000">
      <w:pPr>
        <w:ind w:left="1440" w:hanging="720"/>
        <w:contextualSpacing/>
        <w:rPr>
          <w:rFonts w:eastAsia="DengXian"/>
          <w:shd w:val="clear" w:color="auto" w:fill="FFFFFF" w:themeFill="background1"/>
        </w:rPr>
      </w:pPr>
    </w:p>
    <w:p w14:paraId="2C020C6B" w14:textId="43F5D48F" w:rsidR="00F41000" w:rsidRDefault="00F41000" w:rsidP="00F41000">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How to support interworking with 5GS</w:t>
      </w:r>
      <w:r>
        <w:rPr>
          <w:rFonts w:eastAsia="DengXian"/>
          <w:shd w:val="clear" w:color="auto" w:fill="FFFFFF" w:themeFill="background1"/>
        </w:rPr>
        <w:t>, including:</w:t>
      </w:r>
    </w:p>
    <w:p w14:paraId="11770428" w14:textId="192A3AF1" w:rsidR="00F41000" w:rsidRPr="00035C01" w:rsidRDefault="00F41000" w:rsidP="00F41000">
      <w:pPr>
        <w:pStyle w:val="B3"/>
        <w:rPr>
          <w:shd w:val="clear" w:color="auto" w:fill="FFFFFF" w:themeFill="background1"/>
        </w:rPr>
      </w:pPr>
      <w:r w:rsidRPr="00035C01">
        <w:rPr>
          <w:shd w:val="clear" w:color="auto" w:fill="FFFFFF" w:themeFill="background1"/>
        </w:rPr>
        <w:t>-</w:t>
      </w:r>
      <w:r w:rsidRPr="00035C01">
        <w:rPr>
          <w:shd w:val="clear" w:color="auto" w:fill="FFFFFF" w:themeFill="background1"/>
        </w:rPr>
        <w:tab/>
        <w:t>How to minimize the use of combined network nodes.</w:t>
      </w:r>
    </w:p>
    <w:p w14:paraId="69841B07" w14:textId="210ECC81" w:rsidR="00F41000" w:rsidRPr="00035C01" w:rsidRDefault="00F41000" w:rsidP="00F41000">
      <w:pPr>
        <w:pStyle w:val="B3"/>
        <w:rPr>
          <w:shd w:val="clear" w:color="auto" w:fill="FFFFFF" w:themeFill="background1"/>
        </w:rPr>
      </w:pPr>
      <w:r w:rsidRPr="00035C01">
        <w:rPr>
          <w:shd w:val="clear" w:color="auto" w:fill="FFFFFF" w:themeFill="background1"/>
        </w:rPr>
        <w:t>-</w:t>
      </w:r>
      <w:r w:rsidRPr="00035C01">
        <w:rPr>
          <w:shd w:val="clear" w:color="auto" w:fill="FFFFFF" w:themeFill="background1"/>
        </w:rPr>
        <w:tab/>
        <w:t>What principles should be followed when the UE is associated with a 6G Service and moves to the 5G network</w:t>
      </w:r>
      <w:r w:rsidR="00EC6908" w:rsidRPr="00035C01">
        <w:rPr>
          <w:shd w:val="clear" w:color="auto" w:fill="FFFFFF" w:themeFill="background1"/>
        </w:rPr>
        <w:t xml:space="preserve"> (e.g. if the</w:t>
      </w:r>
      <w:r w:rsidR="008452F3" w:rsidRPr="00035C01">
        <w:rPr>
          <w:shd w:val="clear" w:color="auto" w:fill="FFFFFF" w:themeFill="background1"/>
        </w:rPr>
        <w:t xml:space="preserve"> </w:t>
      </w:r>
      <w:r w:rsidR="0074552F" w:rsidRPr="00035C01">
        <w:rPr>
          <w:shd w:val="clear" w:color="auto" w:fill="FFFFFF" w:themeFill="background1"/>
        </w:rPr>
        <w:t>6G</w:t>
      </w:r>
      <w:r w:rsidR="007F7110" w:rsidRPr="00035C01">
        <w:rPr>
          <w:shd w:val="clear" w:color="auto" w:fill="FFFFFF" w:themeFill="background1"/>
        </w:rPr>
        <w:t xml:space="preserve"> </w:t>
      </w:r>
      <w:r w:rsidR="00EC6908" w:rsidRPr="00035C01">
        <w:rPr>
          <w:shd w:val="clear" w:color="auto" w:fill="FFFFFF" w:themeFill="background1"/>
        </w:rPr>
        <w:t>service needs to contact the UE while the UE is registered to 5G or vice versa)</w:t>
      </w:r>
      <w:r w:rsidRPr="00035C01">
        <w:rPr>
          <w:shd w:val="clear" w:color="auto" w:fill="FFFFFF" w:themeFill="background1"/>
        </w:rPr>
        <w:t>.</w:t>
      </w:r>
    </w:p>
    <w:p w14:paraId="65A33438" w14:textId="77777777" w:rsidR="00F41000" w:rsidRPr="00035C01" w:rsidRDefault="00F41000" w:rsidP="00F41000">
      <w:pPr>
        <w:ind w:left="1440" w:hanging="720"/>
        <w:contextualSpacing/>
        <w:rPr>
          <w:rFonts w:eastAsia="DengXian"/>
          <w:shd w:val="clear" w:color="auto" w:fill="FFFFFF" w:themeFill="background1"/>
        </w:rPr>
      </w:pPr>
      <w:r w:rsidRPr="00035C01">
        <w:rPr>
          <w:rFonts w:eastAsia="DengXian"/>
          <w:shd w:val="clear" w:color="auto" w:fill="FFFFFF" w:themeFill="background1"/>
        </w:rPr>
        <w:t>-</w:t>
      </w:r>
      <w:r w:rsidRPr="00035C01">
        <w:rPr>
          <w:rFonts w:eastAsia="DengXian"/>
          <w:shd w:val="clear" w:color="auto" w:fill="FFFFFF" w:themeFill="background1"/>
        </w:rPr>
        <w:tab/>
        <w:t>Whether and how to support interworking with EPS</w:t>
      </w:r>
    </w:p>
    <w:p w14:paraId="1842AFA7" w14:textId="77777777" w:rsidR="00F41000" w:rsidRPr="00035C01" w:rsidRDefault="00F41000" w:rsidP="00F41000">
      <w:pPr>
        <w:ind w:left="1440" w:hanging="720"/>
        <w:contextualSpacing/>
        <w:rPr>
          <w:rFonts w:eastAsia="DengXian"/>
          <w:shd w:val="clear" w:color="auto" w:fill="FFFFFF" w:themeFill="background1"/>
        </w:rPr>
      </w:pPr>
    </w:p>
    <w:p w14:paraId="41172FE5" w14:textId="77777777" w:rsidR="00F41000" w:rsidRPr="00703B0B" w:rsidRDefault="00F41000" w:rsidP="00F41000">
      <w:pPr>
        <w:ind w:left="1440" w:hanging="720"/>
        <w:contextualSpacing/>
        <w:rPr>
          <w:shd w:val="clear" w:color="auto" w:fill="FFFFFF" w:themeFill="background1"/>
          <w:lang w:val="en-US"/>
        </w:rPr>
      </w:pPr>
      <w:r w:rsidRPr="00035C01">
        <w:rPr>
          <w:rFonts w:eastAsia="DengXian"/>
          <w:shd w:val="clear" w:color="auto" w:fill="FFFFFF" w:themeFill="background1"/>
        </w:rPr>
        <w:t>-</w:t>
      </w:r>
      <w:r w:rsidRPr="00035C01">
        <w:rPr>
          <w:rFonts w:eastAsia="DengXian"/>
          <w:shd w:val="clear" w:color="auto" w:fill="FFFFFF" w:themeFill="background1"/>
        </w:rPr>
        <w:tab/>
        <w:t>H</w:t>
      </w:r>
      <w:r w:rsidRPr="00035C01">
        <w:rPr>
          <w:shd w:val="clear" w:color="auto" w:fill="FFFFFF" w:themeFill="background1"/>
        </w:rPr>
        <w:t>ow to support interworking between 6GS and 4G/5G NTN/satellite access that use EPS</w:t>
      </w:r>
      <w:r w:rsidRPr="00703B0B">
        <w:rPr>
          <w:shd w:val="clear" w:color="auto" w:fill="FFFFFF" w:themeFill="background1"/>
        </w:rPr>
        <w:t>/5GS.</w:t>
      </w:r>
    </w:p>
    <w:p w14:paraId="31953F15" w14:textId="77777777" w:rsidR="00F41000" w:rsidRPr="00703B0B" w:rsidRDefault="00F41000" w:rsidP="00F41000">
      <w:pPr>
        <w:pStyle w:val="NO"/>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2</w:t>
      </w:r>
      <w:r w:rsidRPr="00703B0B">
        <w:rPr>
          <w:shd w:val="clear" w:color="auto" w:fill="FFFFFF" w:themeFill="background1"/>
        </w:rPr>
        <w:t>:</w:t>
      </w:r>
      <w:r>
        <w:rPr>
          <w:shd w:val="clear" w:color="auto" w:fill="FFFFFF" w:themeFill="background1"/>
        </w:rPr>
        <w:tab/>
      </w:r>
      <w:r w:rsidRPr="00703B0B">
        <w:rPr>
          <w:shd w:val="clear" w:color="auto" w:fill="FFFFFF" w:themeFill="background1"/>
        </w:rPr>
        <w:t>Interworking with 2G/3G are not considered in this study. Interworking between 6GS and 5GS is assumed to work even if the UE has previously registered in 2G, 3G or 4G.</w:t>
      </w:r>
    </w:p>
    <w:p w14:paraId="45A1C8C4" w14:textId="77777777" w:rsidR="00F41000" w:rsidRPr="00703B0B" w:rsidRDefault="00F41000" w:rsidP="00F41000">
      <w:pPr>
        <w:pStyle w:val="NO"/>
        <w:rPr>
          <w:shd w:val="clear" w:color="auto" w:fill="FFFFFF" w:themeFill="background1"/>
          <w:lang w:eastAsia="zh-CN"/>
        </w:rPr>
      </w:pPr>
      <w:r w:rsidRPr="00703B0B">
        <w:rPr>
          <w:shd w:val="clear" w:color="auto" w:fill="FFFFFF" w:themeFill="background1"/>
        </w:rPr>
        <w:t>NOTE </w:t>
      </w:r>
      <w:r>
        <w:rPr>
          <w:shd w:val="clear" w:color="auto" w:fill="FFFFFF" w:themeFill="background1"/>
        </w:rPr>
        <w:t>3</w:t>
      </w:r>
      <w:r w:rsidRPr="00703B0B">
        <w:rPr>
          <w:shd w:val="clear" w:color="auto" w:fill="FFFFFF" w:themeFill="background1"/>
        </w:rPr>
        <w:t>:  The detailed migration study scope will be coordinated and aligned with RAN</w:t>
      </w:r>
      <w:r>
        <w:rPr>
          <w:rFonts w:hint="eastAsia"/>
          <w:shd w:val="clear" w:color="auto" w:fill="FFFFFF" w:themeFill="background1"/>
          <w:lang w:eastAsia="zh-CN"/>
        </w:rPr>
        <w:t>.</w:t>
      </w:r>
    </w:p>
    <w:p w14:paraId="05726F08" w14:textId="77777777" w:rsidR="000E672B" w:rsidRDefault="000E672B" w:rsidP="003835C7">
      <w:pPr>
        <w:pStyle w:val="B1"/>
        <w:ind w:left="0" w:firstLine="0"/>
        <w:rPr>
          <w:lang w:val="en-US" w:eastAsia="zh-CN"/>
        </w:rPr>
      </w:pPr>
    </w:p>
    <w:p w14:paraId="5C1A7086" w14:textId="7AD729BC"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7F103F">
        <w:rPr>
          <w:rFonts w:ascii="Arial" w:hAnsi="Arial" w:cs="Arial"/>
          <w:color w:val="FF0000"/>
          <w:sz w:val="36"/>
          <w:szCs w:val="36"/>
        </w:rPr>
        <w:t xml:space="preserve"> – All New Text</w:t>
      </w:r>
      <w:r w:rsidRPr="00053F6B">
        <w:rPr>
          <w:rFonts w:ascii="Arial" w:hAnsi="Arial" w:cs="Arial"/>
          <w:color w:val="FF0000"/>
          <w:sz w:val="36"/>
          <w:szCs w:val="36"/>
        </w:rPr>
        <w:t xml:space="preserve"> ****</w:t>
      </w:r>
    </w:p>
    <w:p w14:paraId="10FA8454" w14:textId="406B0B78"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7F7110">
        <w:rPr>
          <w:rFonts w:cs="Arial"/>
          <w:sz w:val="32"/>
          <w:szCs w:val="18"/>
        </w:rPr>
        <w:t>M</w:t>
      </w:r>
      <w:r w:rsidR="007F7110" w:rsidRPr="00F41000">
        <w:rPr>
          <w:rFonts w:cs="Arial"/>
          <w:sz w:val="32"/>
          <w:szCs w:val="18"/>
        </w:rPr>
        <w:t xml:space="preserve">igration and </w:t>
      </w:r>
      <w:r w:rsidR="007F7110">
        <w:rPr>
          <w:rFonts w:cs="Arial"/>
          <w:sz w:val="32"/>
          <w:szCs w:val="18"/>
        </w:rPr>
        <w:t>I</w:t>
      </w:r>
      <w:r w:rsidR="007F7110" w:rsidRPr="00F41000">
        <w:rPr>
          <w:rFonts w:cs="Arial"/>
          <w:sz w:val="32"/>
          <w:szCs w:val="18"/>
        </w:rPr>
        <w:t>nterworking</w:t>
      </w:r>
    </w:p>
    <w:p w14:paraId="27E75C8C" w14:textId="665C5E85" w:rsidR="007F7110" w:rsidRPr="00703B0B" w:rsidRDefault="007F7110" w:rsidP="007F7110">
      <w:pPr>
        <w:rPr>
          <w:shd w:val="clear" w:color="auto" w:fill="FFFFFF" w:themeFill="background1"/>
        </w:rPr>
      </w:pPr>
      <w:r>
        <w:rPr>
          <w:shd w:val="clear" w:color="auto" w:fill="FFFFFF" w:themeFill="background1"/>
        </w:rPr>
        <w:t>This key issue focuses on how to support migration to the 6GS and how the 6G interworks with earlier generation systems. The key issue includes:</w:t>
      </w:r>
    </w:p>
    <w:p w14:paraId="13B80513" w14:textId="095D1AC1" w:rsidR="007F7110" w:rsidRDefault="007F7110" w:rsidP="007F7110">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Pr>
          <w:rFonts w:eastAsia="DengXian"/>
          <w:shd w:val="clear" w:color="auto" w:fill="FFFFFF" w:themeFill="background1"/>
        </w:rPr>
        <w:tab/>
      </w:r>
      <w:r w:rsidRPr="00703B0B">
        <w:rPr>
          <w:rFonts w:eastAsia="DengXian"/>
          <w:shd w:val="clear" w:color="auto" w:fill="FFFFFF" w:themeFill="background1"/>
        </w:rPr>
        <w:t>How to support interworking with 5GS</w:t>
      </w:r>
      <w:r>
        <w:rPr>
          <w:rFonts w:eastAsia="DengXian"/>
          <w:shd w:val="clear" w:color="auto" w:fill="FFFFFF" w:themeFill="background1"/>
        </w:rPr>
        <w:t>, including:</w:t>
      </w:r>
    </w:p>
    <w:p w14:paraId="15A775E2" w14:textId="77777777" w:rsidR="007F7110" w:rsidRPr="00035C01" w:rsidRDefault="007F7110" w:rsidP="007F7110">
      <w:pPr>
        <w:pStyle w:val="B3"/>
        <w:rPr>
          <w:shd w:val="clear" w:color="auto" w:fill="FFFFFF" w:themeFill="background1"/>
        </w:rPr>
      </w:pPr>
      <w:r w:rsidRPr="00035C01">
        <w:rPr>
          <w:shd w:val="clear" w:color="auto" w:fill="FFFFFF" w:themeFill="background1"/>
        </w:rPr>
        <w:t>-</w:t>
      </w:r>
      <w:r w:rsidRPr="00035C01">
        <w:rPr>
          <w:shd w:val="clear" w:color="auto" w:fill="FFFFFF" w:themeFill="background1"/>
        </w:rPr>
        <w:tab/>
        <w:t>How to minimize the use of combined network nodes.</w:t>
      </w:r>
    </w:p>
    <w:p w14:paraId="5462199F" w14:textId="77777777" w:rsidR="007F7110" w:rsidRPr="00703B0B" w:rsidRDefault="007F7110" w:rsidP="007F7110">
      <w:pPr>
        <w:pStyle w:val="B3"/>
        <w:rPr>
          <w:shd w:val="clear" w:color="auto" w:fill="FFFFFF" w:themeFill="background1"/>
        </w:rPr>
      </w:pPr>
      <w:r w:rsidRPr="00035C01">
        <w:rPr>
          <w:shd w:val="clear" w:color="auto" w:fill="FFFFFF" w:themeFill="background1"/>
        </w:rPr>
        <w:t>-</w:t>
      </w:r>
      <w:r w:rsidRPr="00035C01">
        <w:rPr>
          <w:shd w:val="clear" w:color="auto" w:fill="FFFFFF" w:themeFill="background1"/>
        </w:rPr>
        <w:tab/>
        <w:t>What principles should be followed when the UE is associated with a 6G Service and moves to the 5G network (e.g. if the 6G service needs to contact the UE while the UE is registered to 5G or vice versa).</w:t>
      </w:r>
    </w:p>
    <w:p w14:paraId="527DBD48" w14:textId="77777777" w:rsidR="007F7110" w:rsidRDefault="007F7110" w:rsidP="007F7110">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t>Whether and how to support interworking with EPS</w:t>
      </w:r>
    </w:p>
    <w:p w14:paraId="3CD348CD" w14:textId="77777777" w:rsidR="007F7110" w:rsidRPr="00703B0B" w:rsidRDefault="007F7110" w:rsidP="007F7110">
      <w:pPr>
        <w:ind w:left="1440" w:hanging="720"/>
        <w:contextualSpacing/>
        <w:rPr>
          <w:rFonts w:eastAsia="DengXian"/>
          <w:shd w:val="clear" w:color="auto" w:fill="FFFFFF" w:themeFill="background1"/>
        </w:rPr>
      </w:pPr>
    </w:p>
    <w:p w14:paraId="109CAB8E" w14:textId="77777777" w:rsidR="007F7110" w:rsidRPr="00703B0B" w:rsidRDefault="007F7110" w:rsidP="007F7110">
      <w:pPr>
        <w:ind w:left="1440" w:hanging="720"/>
        <w:contextualSpacing/>
        <w:rPr>
          <w:shd w:val="clear" w:color="auto" w:fill="FFFFFF" w:themeFill="background1"/>
          <w:lang w:val="en-US"/>
        </w:rPr>
      </w:pPr>
      <w:r w:rsidRPr="00703B0B">
        <w:rPr>
          <w:rFonts w:eastAsia="DengXian"/>
          <w:shd w:val="clear" w:color="auto" w:fill="FFFFFF" w:themeFill="background1"/>
        </w:rPr>
        <w:t>-</w:t>
      </w:r>
      <w:r w:rsidRPr="00703B0B">
        <w:rPr>
          <w:rFonts w:eastAsia="DengXian"/>
          <w:shd w:val="clear" w:color="auto" w:fill="FFFFFF" w:themeFill="background1"/>
        </w:rPr>
        <w:tab/>
        <w:t>H</w:t>
      </w:r>
      <w:r w:rsidRPr="00703B0B">
        <w:rPr>
          <w:shd w:val="clear" w:color="auto" w:fill="FFFFFF" w:themeFill="background1"/>
        </w:rPr>
        <w:t>ow to support interworking between 6GS and 4G/5G NTN/satellite access that use EPS/5GS.</w:t>
      </w:r>
    </w:p>
    <w:p w14:paraId="656E1A36" w14:textId="77777777" w:rsidR="007F7110" w:rsidRPr="00703B0B" w:rsidRDefault="007F7110" w:rsidP="007F7110">
      <w:pPr>
        <w:pStyle w:val="NO"/>
        <w:rPr>
          <w:shd w:val="clear" w:color="auto" w:fill="FFFFFF" w:themeFill="background1"/>
        </w:rPr>
      </w:pPr>
      <w:r w:rsidRPr="00703B0B">
        <w:rPr>
          <w:shd w:val="clear" w:color="auto" w:fill="FFFFFF" w:themeFill="background1"/>
        </w:rPr>
        <w:lastRenderedPageBreak/>
        <w:t>NOTE</w:t>
      </w:r>
      <w:r w:rsidRPr="00703B0B">
        <w:rPr>
          <w:shd w:val="clear" w:color="auto" w:fill="FFFFFF" w:themeFill="background1"/>
          <w:lang w:eastAsia="zh-CN"/>
        </w:rPr>
        <w:t> </w:t>
      </w:r>
      <w:r>
        <w:rPr>
          <w:shd w:val="clear" w:color="auto" w:fill="FFFFFF" w:themeFill="background1"/>
          <w:lang w:eastAsia="zh-CN"/>
        </w:rPr>
        <w:t>2</w:t>
      </w:r>
      <w:r w:rsidRPr="00703B0B">
        <w:rPr>
          <w:shd w:val="clear" w:color="auto" w:fill="FFFFFF" w:themeFill="background1"/>
        </w:rPr>
        <w:t>:</w:t>
      </w:r>
      <w:r>
        <w:rPr>
          <w:shd w:val="clear" w:color="auto" w:fill="FFFFFF" w:themeFill="background1"/>
        </w:rPr>
        <w:tab/>
      </w:r>
      <w:r w:rsidRPr="00703B0B">
        <w:rPr>
          <w:shd w:val="clear" w:color="auto" w:fill="FFFFFF" w:themeFill="background1"/>
        </w:rPr>
        <w:t>Interworking with 2G/3G are not considered in this study. Interworking between 6GS and 5GS is assumed to work even if the UE has previously registered in 2G, 3G or 4G.</w:t>
      </w:r>
    </w:p>
    <w:p w14:paraId="4BF0693A" w14:textId="77777777" w:rsidR="007F7110" w:rsidRPr="00703B0B" w:rsidRDefault="007F7110" w:rsidP="007F7110">
      <w:pPr>
        <w:pStyle w:val="NO"/>
        <w:rPr>
          <w:shd w:val="clear" w:color="auto" w:fill="FFFFFF" w:themeFill="background1"/>
          <w:lang w:eastAsia="zh-CN"/>
        </w:rPr>
      </w:pPr>
      <w:r w:rsidRPr="00703B0B">
        <w:rPr>
          <w:shd w:val="clear" w:color="auto" w:fill="FFFFFF" w:themeFill="background1"/>
        </w:rPr>
        <w:t>NOTE </w:t>
      </w:r>
      <w:r>
        <w:rPr>
          <w:shd w:val="clear" w:color="auto" w:fill="FFFFFF" w:themeFill="background1"/>
        </w:rPr>
        <w:t>3</w:t>
      </w:r>
      <w:r w:rsidRPr="00703B0B">
        <w:rPr>
          <w:shd w:val="clear" w:color="auto" w:fill="FFFFFF" w:themeFill="background1"/>
        </w:rPr>
        <w:t>:  The detailed migration study scope will be coordinated and aligned with RAN</w:t>
      </w:r>
      <w:r>
        <w:rPr>
          <w:rFonts w:hint="eastAsia"/>
          <w:shd w:val="clear" w:color="auto" w:fill="FFFFFF" w:themeFill="background1"/>
          <w:lang w:eastAsia="zh-CN"/>
        </w:rPr>
        <w:t>.</w:t>
      </w:r>
    </w:p>
    <w:p w14:paraId="5B74EA18" w14:textId="77777777" w:rsidR="00C73994" w:rsidRDefault="00C73994"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4CB8" w14:textId="77777777" w:rsidR="00505DBB" w:rsidRDefault="00505DBB">
      <w:r>
        <w:separator/>
      </w:r>
    </w:p>
  </w:endnote>
  <w:endnote w:type="continuationSeparator" w:id="0">
    <w:p w14:paraId="7A39F42A" w14:textId="77777777" w:rsidR="00505DBB" w:rsidRDefault="00505DBB">
      <w:r>
        <w:continuationSeparator/>
      </w:r>
    </w:p>
  </w:endnote>
  <w:endnote w:type="continuationNotice" w:id="1">
    <w:p w14:paraId="1A68D94F" w14:textId="77777777" w:rsidR="00505DBB" w:rsidRDefault="00505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F7DBD" w14:textId="77777777" w:rsidR="00505DBB" w:rsidRDefault="00505DBB">
      <w:r>
        <w:separator/>
      </w:r>
    </w:p>
  </w:footnote>
  <w:footnote w:type="continuationSeparator" w:id="0">
    <w:p w14:paraId="5F9518B9" w14:textId="77777777" w:rsidR="00505DBB" w:rsidRDefault="00505DBB">
      <w:r>
        <w:continuationSeparator/>
      </w:r>
    </w:p>
  </w:footnote>
  <w:footnote w:type="continuationNotice" w:id="1">
    <w:p w14:paraId="097F0DD5" w14:textId="77777777" w:rsidR="00505DBB" w:rsidRDefault="00505D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D35DF4"/>
    <w:multiLevelType w:val="hybridMultilevel"/>
    <w:tmpl w:val="F86C0F7A"/>
    <w:lvl w:ilvl="0" w:tplc="550288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9"/>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0671917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35C01"/>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DD4"/>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E2B"/>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69D1"/>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A7E6D"/>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08FE"/>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14E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120"/>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2A2E"/>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190"/>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1928"/>
    <w:rsid w:val="0074196C"/>
    <w:rsid w:val="007420C7"/>
    <w:rsid w:val="00742EAC"/>
    <w:rsid w:val="00744129"/>
    <w:rsid w:val="007447B4"/>
    <w:rsid w:val="0074542A"/>
    <w:rsid w:val="0074552F"/>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1F5"/>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03F"/>
    <w:rsid w:val="007F19C8"/>
    <w:rsid w:val="007F2603"/>
    <w:rsid w:val="007F300B"/>
    <w:rsid w:val="007F65D0"/>
    <w:rsid w:val="007F711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57B"/>
    <w:rsid w:val="0084275E"/>
    <w:rsid w:val="008452F3"/>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875A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03C"/>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45F5"/>
    <w:rsid w:val="00AE71D4"/>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3AC9"/>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678C6"/>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6AE"/>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A70"/>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6C29"/>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08"/>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38E3"/>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000"/>
    <w:rsid w:val="00F42116"/>
    <w:rsid w:val="00F42206"/>
    <w:rsid w:val="00F440FA"/>
    <w:rsid w:val="00F445E9"/>
    <w:rsid w:val="00F45BC8"/>
    <w:rsid w:val="00F504CC"/>
    <w:rsid w:val="00F51241"/>
    <w:rsid w:val="00F524A3"/>
    <w:rsid w:val="00F543E5"/>
    <w:rsid w:val="00F579D0"/>
    <w:rsid w:val="00F57B1F"/>
    <w:rsid w:val="00F604D3"/>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08BA"/>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sharepoint/v4"/>
    <ds:schemaRef ds:uri="http://purl.org/dc/dcmitype/"/>
    <ds:schemaRef ds:uri="http://purl.org/dc/elements/1.1/"/>
    <ds:schemaRef ds:uri="http://schemas.microsoft.com/office/infopath/2007/PartnerControls"/>
    <ds:schemaRef ds:uri="http://purl.org/dc/terms/"/>
    <ds:schemaRef ds:uri="5a888943-97ca-4c93-b605-714bb5e9e285"/>
    <ds:schemaRef ds:uri="http://schemas.openxmlformats.org/package/2006/metadata/core-properties"/>
    <ds:schemaRef ds:uri="http://www.w3.org/XML/1998/namespace"/>
    <ds:schemaRef ds:uri="http://schemas.microsoft.com/office/2006/documentManagement/types"/>
    <ds:schemaRef ds:uri="23a22248-acb0-4303-bd1b-c36b2527d0a2"/>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66A125F2-6CFF-47FF-A9C3-08C12ECC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1165</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Mike Starsinic</cp:lastModifiedBy>
  <cp:revision>8</cp:revision>
  <cp:lastPrinted>1900-01-01T17:00:00Z</cp:lastPrinted>
  <dcterms:created xsi:type="dcterms:W3CDTF">2025-08-07T17:25:00Z</dcterms:created>
  <dcterms:modified xsi:type="dcterms:W3CDTF">2025-08-15T16:28:00Z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